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0F75E9A" w:rsidR="006511D7" w:rsidRPr="00C74B07" w:rsidRDefault="006511D7" w:rsidP="006511D7">
      <w:pPr>
        <w:pStyle w:val="CRCoverPage"/>
        <w:tabs>
          <w:tab w:val="right" w:pos="9639"/>
        </w:tabs>
        <w:spacing w:after="0"/>
        <w:rPr>
          <w:b/>
          <w:i/>
          <w:noProof/>
          <w:sz w:val="28"/>
        </w:rPr>
      </w:pPr>
      <w:bookmarkStart w:id="0" w:name="_GoBack"/>
      <w:r w:rsidRPr="00C74B07">
        <w:rPr>
          <w:b/>
          <w:noProof/>
          <w:sz w:val="24"/>
        </w:rPr>
        <w:t>3GPP TSG-RAN WG4 Meeting #8</w:t>
      </w:r>
      <w:r w:rsidR="00567817" w:rsidRPr="00C74B07">
        <w:rPr>
          <w:b/>
          <w:noProof/>
          <w:sz w:val="24"/>
        </w:rPr>
        <w:t>9</w:t>
      </w:r>
      <w:r w:rsidRPr="00C74B07">
        <w:rPr>
          <w:b/>
          <w:i/>
          <w:noProof/>
          <w:sz w:val="24"/>
        </w:rPr>
        <w:t xml:space="preserve"> </w:t>
      </w:r>
      <w:r w:rsidRPr="00C74B07">
        <w:rPr>
          <w:b/>
          <w:i/>
          <w:noProof/>
          <w:sz w:val="28"/>
        </w:rPr>
        <w:tab/>
        <w:t>R4-181</w:t>
      </w:r>
      <w:r w:rsidR="00C74B07" w:rsidRPr="00C74B07">
        <w:rPr>
          <w:b/>
          <w:i/>
          <w:noProof/>
          <w:sz w:val="28"/>
        </w:rPr>
        <w:t>5756</w:t>
      </w:r>
    </w:p>
    <w:bookmarkEnd w:id="0"/>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361327C9" w:rsidR="001E41F3" w:rsidRPr="00C74B07" w:rsidRDefault="00C74B07" w:rsidP="00547111">
            <w:pPr>
              <w:pStyle w:val="CRCoverPage"/>
              <w:spacing w:after="0"/>
              <w:rPr>
                <w:noProof/>
              </w:rPr>
            </w:pPr>
            <w:r w:rsidRPr="00C74B07">
              <w:rPr>
                <w:b/>
                <w:noProof/>
                <w:sz w:val="28"/>
              </w:rPr>
              <w:t>6177</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3E5D6C9B" w:rsidR="001E41F3" w:rsidRDefault="005E728E">
            <w:pPr>
              <w:pStyle w:val="CRCoverPage"/>
              <w:spacing w:after="0"/>
              <w:ind w:left="100"/>
              <w:rPr>
                <w:noProof/>
              </w:rPr>
            </w:pPr>
            <w:r w:rsidRPr="005E728E">
              <w:t>Side conditions for inter-RAT NR measurement</w:t>
            </w:r>
            <w:r>
              <w:t>s in</w:t>
            </w:r>
            <w:r w:rsidRPr="005E728E">
              <w:t xml:space="preserve"> EN-DC</w:t>
            </w:r>
            <w:r>
              <w:t xml:space="preserve"> case</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451021D9" w:rsidR="001E41F3" w:rsidRDefault="00F60592">
            <w:pPr>
              <w:pStyle w:val="CRCoverPage"/>
              <w:spacing w:after="0"/>
              <w:ind w:left="100"/>
              <w:rPr>
                <w:noProof/>
              </w:rPr>
            </w:pPr>
            <w:r w:rsidRPr="00A4400D">
              <w:rPr>
                <w:noProof/>
              </w:rPr>
              <w:t>NR_newRAT-</w:t>
            </w:r>
            <w:r w:rsidR="00892F5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6DA9D14A" w:rsidR="001E41F3" w:rsidRDefault="0000302F"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43140CC" w:rsidR="001E41F3" w:rsidRPr="005D36CD" w:rsidRDefault="001F5AF9">
            <w:pPr>
              <w:pStyle w:val="CRCoverPage"/>
              <w:spacing w:after="0"/>
              <w:ind w:left="100"/>
              <w:rPr>
                <w:noProof/>
                <w:lang w:val="en-US"/>
              </w:rPr>
            </w:pPr>
            <w:r>
              <w:rPr>
                <w:noProof/>
                <w:lang w:val="en-US"/>
              </w:rPr>
              <w:t>Side conditions for</w:t>
            </w:r>
            <w:r w:rsidR="005D36CD" w:rsidRPr="005D36CD">
              <w:rPr>
                <w:noProof/>
                <w:lang w:val="en-US"/>
              </w:rPr>
              <w:t xml:space="preserve"> inter-RAT </w:t>
            </w:r>
            <w:r w:rsidR="00587AE7">
              <w:rPr>
                <w:noProof/>
                <w:lang w:val="en-US"/>
              </w:rPr>
              <w:t>E-UTRAN-</w:t>
            </w:r>
            <w:r w:rsidR="00587AE7" w:rsidRPr="005D36CD">
              <w:rPr>
                <w:noProof/>
                <w:lang w:val="en-US"/>
              </w:rPr>
              <w:t>NR</w:t>
            </w:r>
            <w:r w:rsidR="00587AE7">
              <w:rPr>
                <w:noProof/>
                <w:lang w:val="en-US"/>
              </w:rPr>
              <w:t xml:space="preserve"> </w:t>
            </w:r>
            <w:r>
              <w:rPr>
                <w:noProof/>
                <w:lang w:val="en-US"/>
              </w:rPr>
              <w:t>measurement</w:t>
            </w:r>
            <w:r w:rsidR="005D36CD" w:rsidRPr="005D36CD">
              <w:rPr>
                <w:noProof/>
                <w:lang w:val="en-US"/>
              </w:rPr>
              <w:t xml:space="preserve"> require</w:t>
            </w:r>
            <w:r w:rsidR="005D36CD">
              <w:rPr>
                <w:noProof/>
                <w:lang w:val="en-US"/>
              </w:rPr>
              <w:t>ments</w:t>
            </w:r>
            <w:r>
              <w:rPr>
                <w:noProof/>
                <w:lang w:val="en-US"/>
              </w:rPr>
              <w:t xml:space="preserve"> are not specified</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FD124" w14:textId="77777777" w:rsidR="001E41F3" w:rsidRDefault="001F5AF9">
            <w:pPr>
              <w:pStyle w:val="CRCoverPage"/>
              <w:spacing w:after="0"/>
              <w:ind w:left="100"/>
              <w:rPr>
                <w:noProof/>
                <w:lang w:val="en-US"/>
              </w:rPr>
            </w:pPr>
            <w:r>
              <w:rPr>
                <w:noProof/>
                <w:lang w:val="en-US"/>
              </w:rPr>
              <w:t>Side conditions for</w:t>
            </w:r>
            <w:r w:rsidRPr="005D36CD">
              <w:rPr>
                <w:noProof/>
                <w:lang w:val="en-US"/>
              </w:rPr>
              <w:t xml:space="preserve"> inter-RAT </w:t>
            </w:r>
            <w:r>
              <w:rPr>
                <w:noProof/>
                <w:lang w:val="en-US"/>
              </w:rPr>
              <w:t>E-UTRAN-</w:t>
            </w:r>
            <w:r w:rsidRPr="005D36CD">
              <w:rPr>
                <w:noProof/>
                <w:lang w:val="en-US"/>
              </w:rPr>
              <w:t>NR</w:t>
            </w:r>
            <w:r>
              <w:rPr>
                <w:noProof/>
                <w:lang w:val="en-US"/>
              </w:rPr>
              <w:t xml:space="preserve"> measurement</w:t>
            </w:r>
            <w:r w:rsidRPr="005D36CD">
              <w:rPr>
                <w:noProof/>
                <w:lang w:val="en-US"/>
              </w:rPr>
              <w:t xml:space="preserve"> require</w:t>
            </w:r>
            <w:r>
              <w:rPr>
                <w:noProof/>
                <w:lang w:val="en-US"/>
              </w:rPr>
              <w:t>ments are added</w:t>
            </w:r>
          </w:p>
          <w:p w14:paraId="5AE88615" w14:textId="7E671A3C" w:rsidR="001801FB" w:rsidRPr="001801FB" w:rsidRDefault="001801FB">
            <w:pPr>
              <w:pStyle w:val="CRCoverPage"/>
              <w:spacing w:after="0"/>
              <w:ind w:left="100"/>
              <w:rPr>
                <w:noProof/>
                <w:lang w:val="en-US"/>
              </w:rPr>
            </w:pPr>
            <w:r>
              <w:rPr>
                <w:noProof/>
              </w:rPr>
              <w:t>Accuracy requirements sections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B5BB01D" w:rsidR="001E41F3" w:rsidRDefault="001F5AF9">
            <w:pPr>
              <w:pStyle w:val="CRCoverPage"/>
              <w:spacing w:after="0"/>
              <w:ind w:left="100"/>
              <w:rPr>
                <w:noProof/>
              </w:rPr>
            </w:pPr>
            <w:r>
              <w:rPr>
                <w:noProof/>
                <w:lang w:val="en-US"/>
              </w:rPr>
              <w:t>Side conditions for</w:t>
            </w:r>
            <w:r w:rsidRPr="005D36CD">
              <w:rPr>
                <w:noProof/>
                <w:lang w:val="en-US"/>
              </w:rPr>
              <w:t xml:space="preserve"> inter-RAT </w:t>
            </w:r>
            <w:r>
              <w:rPr>
                <w:noProof/>
                <w:lang w:val="en-US"/>
              </w:rPr>
              <w:t>E-UTRAN-</w:t>
            </w:r>
            <w:r w:rsidRPr="005D36CD">
              <w:rPr>
                <w:noProof/>
                <w:lang w:val="en-US"/>
              </w:rPr>
              <w:t>NR</w:t>
            </w:r>
            <w:r>
              <w:rPr>
                <w:noProof/>
                <w:lang w:val="en-US"/>
              </w:rPr>
              <w:t xml:space="preserve"> measurement</w:t>
            </w:r>
            <w:r w:rsidRPr="005D36CD">
              <w:rPr>
                <w:noProof/>
                <w:lang w:val="en-US"/>
              </w:rPr>
              <w:t xml:space="preserve"> require</w:t>
            </w:r>
            <w:r>
              <w:rPr>
                <w:noProof/>
                <w:lang w:val="en-US"/>
              </w:rPr>
              <w:t>ments are not specified</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14ECF32" w:rsidR="001E41F3" w:rsidRPr="0051453F" w:rsidRDefault="002B635D">
            <w:pPr>
              <w:pStyle w:val="CRCoverPage"/>
              <w:spacing w:after="0"/>
              <w:ind w:left="100"/>
              <w:rPr>
                <w:noProof/>
              </w:rPr>
            </w:pPr>
            <w:r>
              <w:rPr>
                <w:noProof/>
              </w:rPr>
              <w:t>8.17.4.1</w:t>
            </w:r>
            <w:r w:rsidR="004C281C">
              <w:rPr>
                <w:noProof/>
              </w:rPr>
              <w:t>, 8.17.4.1.3.3</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E4470D" w14:textId="77777777" w:rsidR="00E147EC" w:rsidRPr="00646E22" w:rsidRDefault="00E147EC" w:rsidP="00E147EC">
      <w:pPr>
        <w:pStyle w:val="Heading3"/>
      </w:pPr>
      <w:r w:rsidRPr="00646E22">
        <w:lastRenderedPageBreak/>
        <w:t>8.17.4</w:t>
      </w:r>
      <w:r w:rsidRPr="00646E22">
        <w:tab/>
      </w:r>
      <w:r w:rsidRPr="00646E22">
        <w:rPr>
          <w:lang w:eastAsia="sv-SE"/>
        </w:rPr>
        <w:t>E-UTRA Inter-RAT NR Measurements when Configured with E-UTRA-NR Dual Connectivity Operation</w:t>
      </w:r>
    </w:p>
    <w:p w14:paraId="27868EA6" w14:textId="77777777" w:rsidR="00E147EC" w:rsidRPr="00646E22" w:rsidRDefault="00E147EC" w:rsidP="00E147EC">
      <w:pPr>
        <w:pStyle w:val="Heading4"/>
      </w:pPr>
      <w:r w:rsidRPr="00646E22">
        <w:t>8.17.4.1</w:t>
      </w:r>
      <w:r w:rsidRPr="00646E22">
        <w:tab/>
        <w:t>E-UTRAN FDD – NR measurements when configured with E-UTRA-NR Dual connectivity</w:t>
      </w:r>
    </w:p>
    <w:p w14:paraId="701B305F" w14:textId="77777777" w:rsidR="00E147EC" w:rsidRPr="00646E22" w:rsidRDefault="00E147EC" w:rsidP="00E147EC">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w:t>
      </w:r>
      <w:proofErr w:type="spellStart"/>
      <w:r w:rsidRPr="00646E22">
        <w:rPr>
          <w:lang w:eastAsia="zh-CN"/>
        </w:rPr>
        <w:t>PSCell</w:t>
      </w:r>
      <w:proofErr w:type="spellEnd"/>
      <w:r w:rsidRPr="00646E22">
        <w:rPr>
          <w:lang w:eastAsia="zh-CN"/>
        </w:rPr>
        <w:t xml:space="preserve">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p>
    <w:p w14:paraId="5E1BA3F2" w14:textId="77777777" w:rsidR="00E147EC" w:rsidRPr="00646E22" w:rsidRDefault="00E147EC" w:rsidP="00E147EC">
      <w:r w:rsidRPr="00646E22">
        <w:t xml:space="preserve">The UE shall be able to identify new inter-RAT NR cells and perform SS-RSRP, SS-RSRQ, and SS-SINR measurements of identified inter-RAT NR cells if carrier frequency information is provided by the </w:t>
      </w:r>
      <w:proofErr w:type="spellStart"/>
      <w:r w:rsidRPr="00646E22">
        <w:t>PCell</w:t>
      </w:r>
      <w:proofErr w:type="spellEnd"/>
      <w:r w:rsidRPr="00646E22">
        <w:t>, even if no explicit neighbour list with physical layer cell identities is provided.</w:t>
      </w:r>
    </w:p>
    <w:p w14:paraId="5E507767" w14:textId="0F5A9C6C" w:rsidR="00E147EC" w:rsidRPr="00D87103" w:rsidRDefault="00FE72B2" w:rsidP="00E147EC">
      <w:pPr>
        <w:rPr>
          <w:ins w:id="3" w:author="Iana Siomina" w:date="2018-10-29T01:53:00Z"/>
        </w:rPr>
      </w:pPr>
      <w:ins w:id="4" w:author="Iana Siomina" w:date="2018-10-29T01:54:00Z">
        <w:r>
          <w:t>A</w:t>
        </w:r>
      </w:ins>
      <w:ins w:id="5" w:author="Iana Siomina" w:date="2018-10-29T01:53:00Z">
        <w:r w:rsidR="00E147EC" w:rsidRPr="00D87103">
          <w:t xml:space="preserve">n </w:t>
        </w:r>
        <w:r w:rsidR="00E147EC">
          <w:t>NR</w:t>
        </w:r>
        <w:r w:rsidR="00E147EC" w:rsidRPr="00D87103">
          <w:t xml:space="preserve"> cell </w:t>
        </w:r>
        <w:proofErr w:type="gramStart"/>
        <w:r w:rsidR="00E147EC" w:rsidRPr="00D87103">
          <w:t>is considered to be</w:t>
        </w:r>
        <w:proofErr w:type="gramEnd"/>
        <w:r w:rsidR="00E147EC" w:rsidRPr="00D87103">
          <w:t xml:space="preserve"> detectable when:</w:t>
        </w:r>
      </w:ins>
    </w:p>
    <w:p w14:paraId="50018528" w14:textId="77777777" w:rsidR="00E147EC" w:rsidRPr="00D87103" w:rsidRDefault="00E147EC" w:rsidP="00E147EC">
      <w:pPr>
        <w:ind w:left="568" w:hanging="284"/>
        <w:rPr>
          <w:ins w:id="6" w:author="Iana Siomina" w:date="2018-10-29T01:53:00Z"/>
        </w:rPr>
      </w:pPr>
      <w:ins w:id="7" w:author="Iana Siomina" w:date="2018-10-29T01:53:00Z">
        <w:r w:rsidRPr="00D87103">
          <w:t>-</w:t>
        </w:r>
        <w:r w:rsidRPr="00D87103">
          <w:tab/>
        </w:r>
        <w:r>
          <w:t>NR SS-</w:t>
        </w:r>
        <w:r w:rsidRPr="00D87103">
          <w:t xml:space="preserve">RSRP related conditions in the accuracy requirements in Section </w:t>
        </w:r>
        <w:r>
          <w:t>9.11.1</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ins>
    </w:p>
    <w:p w14:paraId="655E2818" w14:textId="77777777" w:rsidR="00E147EC" w:rsidRPr="00D87103" w:rsidRDefault="00E147EC" w:rsidP="00E147EC">
      <w:pPr>
        <w:ind w:left="568" w:hanging="284"/>
        <w:rPr>
          <w:ins w:id="8" w:author="Iana Siomina" w:date="2018-10-29T01:53:00Z"/>
        </w:rPr>
      </w:pPr>
      <w:ins w:id="9" w:author="Iana Siomina" w:date="2018-10-29T01:53:00Z">
        <w:r w:rsidRPr="00D87103">
          <w:t>-</w:t>
        </w:r>
        <w:r w:rsidRPr="00D87103">
          <w:tab/>
        </w:r>
        <w:r>
          <w:t>NR SS-</w:t>
        </w:r>
        <w:r w:rsidRPr="00D87103">
          <w:t xml:space="preserve">RSRQ related conditions in the accuracy requirements in Section </w:t>
        </w:r>
        <w:r>
          <w:t>9.11.2</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ins>
    </w:p>
    <w:p w14:paraId="68351561" w14:textId="77777777" w:rsidR="00E147EC" w:rsidRPr="00646E22" w:rsidRDefault="00E147EC" w:rsidP="00E147EC">
      <w:pPr>
        <w:ind w:left="568" w:hanging="284"/>
        <w:rPr>
          <w:ins w:id="10" w:author="Iana Siomina" w:date="2018-10-29T01:53:00Z"/>
        </w:rPr>
      </w:pPr>
      <w:ins w:id="11" w:author="Iana Siomina" w:date="2018-10-29T01:53:00Z">
        <w:r w:rsidRPr="00D87103">
          <w:t>-</w:t>
        </w:r>
        <w:r w:rsidRPr="00D87103">
          <w:tab/>
        </w:r>
        <w:r>
          <w:t>NR SS</w:t>
        </w:r>
        <w:r w:rsidRPr="00D87103">
          <w:t xml:space="preserve">-SINR related conditions in the accuracy requirements in Section </w:t>
        </w:r>
        <w:r>
          <w:t>9.11.3</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ins>
    </w:p>
    <w:p w14:paraId="656D696E" w14:textId="2AC18B37" w:rsidR="00E147EC" w:rsidRPr="00646E22" w:rsidDel="00E147EC" w:rsidRDefault="00E147EC" w:rsidP="00E147EC">
      <w:pPr>
        <w:rPr>
          <w:del w:id="12" w:author="Iana Siomina" w:date="2018-10-29T01:53:00Z"/>
        </w:rPr>
      </w:pPr>
      <w:del w:id="13" w:author="Iana Siomina" w:date="2018-10-29T01:53:00Z">
        <w:r w:rsidRPr="00646E22" w:rsidDel="00E147EC">
          <w:delText xml:space="preserve">A cell shall be considered detectable when: </w:delText>
        </w:r>
      </w:del>
    </w:p>
    <w:p w14:paraId="31729E18" w14:textId="217272AD" w:rsidR="00E147EC" w:rsidRPr="00646E22" w:rsidDel="00E147EC" w:rsidRDefault="00E147EC" w:rsidP="00E147EC">
      <w:pPr>
        <w:pStyle w:val="B1"/>
        <w:rPr>
          <w:del w:id="14" w:author="Iana Siomina" w:date="2018-10-29T01:53:00Z"/>
        </w:rPr>
      </w:pPr>
      <w:del w:id="15" w:author="Iana Siomina" w:date="2018-10-29T01:53:00Z">
        <w:r w:rsidRPr="00646E22" w:rsidDel="00E147EC">
          <w:delText>-</w:delText>
        </w:r>
        <w:r w:rsidRPr="00646E22" w:rsidDel="00E147EC">
          <w:tab/>
          <w:delText>SS-RSRP related side conditions given in Section [TBD] are fulfilled for a corresponding Band,</w:delText>
        </w:r>
      </w:del>
    </w:p>
    <w:p w14:paraId="1527BF3C" w14:textId="02F26350" w:rsidR="00E147EC" w:rsidRPr="00646E22" w:rsidDel="00E147EC" w:rsidRDefault="00E147EC" w:rsidP="00E147EC">
      <w:pPr>
        <w:pStyle w:val="B1"/>
        <w:rPr>
          <w:del w:id="16" w:author="Iana Siomina" w:date="2018-10-29T01:53:00Z"/>
        </w:rPr>
      </w:pPr>
      <w:del w:id="17" w:author="Iana Siomina" w:date="2018-10-29T01:53:00Z">
        <w:r w:rsidRPr="00646E22" w:rsidDel="00E147EC">
          <w:delText>-</w:delText>
        </w:r>
        <w:r w:rsidRPr="00646E22" w:rsidDel="00E147EC">
          <w:tab/>
          <w:delText>SS-RSRQ related side conditions given in Section [TBD] are fulfilled for a corresponding Band,</w:delText>
        </w:r>
      </w:del>
    </w:p>
    <w:p w14:paraId="30E02356" w14:textId="3B168809" w:rsidR="00E147EC" w:rsidRPr="00646E22" w:rsidDel="00E147EC" w:rsidRDefault="00E147EC" w:rsidP="00E147EC">
      <w:pPr>
        <w:pStyle w:val="B1"/>
        <w:rPr>
          <w:del w:id="18" w:author="Iana Siomina" w:date="2018-10-29T01:53:00Z"/>
        </w:rPr>
      </w:pPr>
      <w:del w:id="19" w:author="Iana Siomina" w:date="2018-10-29T01:53:00Z">
        <w:r w:rsidRPr="00646E22" w:rsidDel="00E147EC">
          <w:delText>-</w:delText>
        </w:r>
        <w:r w:rsidRPr="00646E22" w:rsidDel="00E147EC">
          <w:tab/>
          <w:delText>SS-SINR related side conditions given in Section [TBD] are fulfilled for a corresponding Band,</w:delText>
        </w:r>
      </w:del>
    </w:p>
    <w:p w14:paraId="21B8591C" w14:textId="091DFBC5" w:rsidR="00E147EC" w:rsidRPr="00646E22" w:rsidRDefault="00E147EC" w:rsidP="00E147EC">
      <w:pPr>
        <w:pStyle w:val="B1"/>
      </w:pPr>
      <w:del w:id="20" w:author="Iana Siomina" w:date="2018-10-29T01:53:00Z">
        <w:r w:rsidRPr="00646E22" w:rsidDel="00E147EC">
          <w:delText>-</w:delText>
        </w:r>
        <w:r w:rsidRPr="00646E22" w:rsidDel="00E147EC">
          <w:tab/>
          <w:delText>[SCH_RP] and [SCH Ês/Iot] according to Annex [TBD] for a corresponding Band.</w:delText>
        </w:r>
      </w:del>
    </w:p>
    <w:p w14:paraId="383F49DC" w14:textId="595FB780" w:rsidR="00E147EC" w:rsidRPr="00646E22" w:rsidRDefault="00E147EC" w:rsidP="00E147EC">
      <w:pPr>
        <w:rPr>
          <w:lang w:eastAsia="zh-CN"/>
        </w:rPr>
      </w:pPr>
      <w:r w:rsidRPr="00646E22">
        <w:t xml:space="preserve">The </w:t>
      </w:r>
      <w:ins w:id="21" w:author="Iana Siomina" w:date="2018-10-29T01:55:00Z">
        <w:r w:rsidR="00FE72B2">
          <w:t xml:space="preserve">NR </w:t>
        </w:r>
      </w:ins>
      <w:r w:rsidRPr="00646E22">
        <w:t xml:space="preserve">SS-RSRP measurement accuracy for all measured </w:t>
      </w:r>
      <w:ins w:id="22" w:author="Iana Siomina" w:date="2018-10-29T01:54:00Z">
        <w:r w:rsidR="00FE72B2">
          <w:t>cell</w:t>
        </w:r>
      </w:ins>
      <w:r w:rsidRPr="00646E22">
        <w:t xml:space="preserve">s shall be as specified in </w:t>
      </w:r>
      <w:del w:id="23" w:author="Iana Siomina" w:date="2018-10-29T01:54:00Z">
        <w:r w:rsidRPr="00646E22" w:rsidDel="00FE72B2">
          <w:delText>the sub-clauses [TBD]</w:delText>
        </w:r>
      </w:del>
      <w:ins w:id="24" w:author="Iana Siomina" w:date="2018-10-29T01:54:00Z">
        <w:r w:rsidR="00FE72B2">
          <w:t xml:space="preserve">Section </w:t>
        </w:r>
      </w:ins>
      <w:ins w:id="25" w:author="Iana Siomina" w:date="2018-10-29T01:55:00Z">
        <w:r w:rsidR="00FE72B2">
          <w:t>9.</w:t>
        </w:r>
      </w:ins>
      <w:ins w:id="26" w:author="Iana Siomina" w:date="2018-10-29T01:54:00Z">
        <w:r w:rsidR="00FE72B2">
          <w:t>11.</w:t>
        </w:r>
      </w:ins>
      <w:ins w:id="27" w:author="Iana Siomina" w:date="2018-10-29T01:55:00Z">
        <w:r w:rsidR="00FE72B2">
          <w:t>1</w:t>
        </w:r>
      </w:ins>
      <w:r w:rsidRPr="00646E22">
        <w:t xml:space="preserve">, the </w:t>
      </w:r>
      <w:ins w:id="28" w:author="Iana Siomina" w:date="2018-10-29T01:55:00Z">
        <w:r w:rsidR="00FE72B2">
          <w:t xml:space="preserve">NR </w:t>
        </w:r>
      </w:ins>
      <w:r w:rsidRPr="00646E22">
        <w:t xml:space="preserve">SS-RSRQ measurement accuracy for all measured </w:t>
      </w:r>
      <w:ins w:id="29" w:author="Iana Siomina" w:date="2018-10-29T01:54:00Z">
        <w:r w:rsidR="00FE72B2">
          <w:t xml:space="preserve">cells </w:t>
        </w:r>
      </w:ins>
      <w:r w:rsidRPr="00646E22">
        <w:t xml:space="preserve">shall be as specified in </w:t>
      </w:r>
      <w:del w:id="30" w:author="Iana Siomina" w:date="2018-10-29T01:55:00Z">
        <w:r w:rsidRPr="00646E22" w:rsidDel="00FE72B2">
          <w:delText>the sub-clause [TBD]</w:delText>
        </w:r>
      </w:del>
      <w:ins w:id="31" w:author="Iana Siomina" w:date="2018-10-29T01:55:00Z">
        <w:r w:rsidR="00FE72B2">
          <w:t>Section 9.11.2</w:t>
        </w:r>
      </w:ins>
      <w:r w:rsidRPr="00646E22">
        <w:t xml:space="preserve">, and </w:t>
      </w:r>
      <w:ins w:id="32" w:author="Iana Siomina" w:date="2018-10-29T01:55:00Z">
        <w:r w:rsidR="00FE72B2">
          <w:t xml:space="preserve">NR </w:t>
        </w:r>
      </w:ins>
      <w:r w:rsidRPr="00646E22">
        <w:t xml:space="preserve">SS-SINR measurement accuracy for all measured cells shall be as specified in </w:t>
      </w:r>
      <w:del w:id="33" w:author="Iana Siomina" w:date="2018-10-29T01:56:00Z">
        <w:r w:rsidRPr="00646E22" w:rsidDel="00FE72B2">
          <w:delText>the sub-clause</w:delText>
        </w:r>
      </w:del>
      <w:ins w:id="34" w:author="Iana Siomina" w:date="2018-10-29T01:56:00Z">
        <w:r w:rsidR="00FE72B2">
          <w:t>Section</w:t>
        </w:r>
      </w:ins>
      <w:r w:rsidRPr="00646E22">
        <w:t xml:space="preserve"> </w:t>
      </w:r>
      <w:del w:id="35" w:author="Iana Siomina" w:date="2018-10-29T01:56:00Z">
        <w:r w:rsidRPr="00646E22" w:rsidDel="00FE72B2">
          <w:delText>[TBD]</w:delText>
        </w:r>
      </w:del>
      <w:ins w:id="36" w:author="Iana Siomina" w:date="2018-10-29T01:56:00Z">
        <w:r w:rsidR="00FE72B2">
          <w:t>9.11.3</w:t>
        </w:r>
      </w:ins>
      <w:r w:rsidRPr="00646E22">
        <w:t>.</w:t>
      </w:r>
    </w:p>
    <w:p w14:paraId="174B22DA" w14:textId="77777777" w:rsidR="00156FEE" w:rsidRPr="00646E22" w:rsidRDefault="00156FEE" w:rsidP="00156FEE">
      <w:pPr>
        <w:pStyle w:val="Heading5"/>
      </w:pPr>
      <w:r w:rsidRPr="00646E22">
        <w:t>8.17.4.1.1</w:t>
      </w:r>
      <w:r w:rsidRPr="00646E22">
        <w:tab/>
      </w:r>
      <w:r w:rsidRPr="00646E22">
        <w:rPr>
          <w:rFonts w:eastAsia="Calibri"/>
        </w:rPr>
        <w:t>NR I</w:t>
      </w:r>
      <w:r w:rsidRPr="00646E22">
        <w:t>nter-RAT cell identification</w:t>
      </w:r>
    </w:p>
    <w:p w14:paraId="3884B8E6" w14:textId="77777777" w:rsidR="00156FEE" w:rsidRPr="00646E22" w:rsidRDefault="00156FEE" w:rsidP="00156FEE">
      <w:pPr>
        <w:tabs>
          <w:tab w:val="left" w:pos="567"/>
        </w:tabs>
        <w:rPr>
          <w:rFonts w:cs="v4.2.0"/>
        </w:rPr>
      </w:pPr>
      <w:r w:rsidRPr="00646E22">
        <w:rPr>
          <w:rFonts w:cs="v4.2.0"/>
        </w:rPr>
        <w:t>When measurement gaps are provided, or the UE supports capability of conducting such measurements without gaps, the UE shall be able to identify a new detectable inter-RAT NR cell within [</w:t>
      </w:r>
      <w:proofErr w:type="spellStart"/>
      <w:r w:rsidRPr="00646E22">
        <w:rPr>
          <w:rFonts w:cs="v4.2.0"/>
        </w:rPr>
        <w:t>T</w:t>
      </w:r>
      <w:r w:rsidRPr="00646E22">
        <w:rPr>
          <w:rFonts w:cs="v4.2.0"/>
          <w:vertAlign w:val="subscript"/>
        </w:rPr>
        <w:t>Identify_NR</w:t>
      </w:r>
      <w:proofErr w:type="spellEnd"/>
      <w:r w:rsidRPr="00646E22">
        <w:rPr>
          <w:rFonts w:cs="v4.2.0"/>
        </w:rPr>
        <w:t>] according to the following expression:</w:t>
      </w:r>
    </w:p>
    <w:p w14:paraId="56B60FC4" w14:textId="77777777" w:rsidR="00156FEE" w:rsidRPr="00646E22" w:rsidRDefault="00156FEE" w:rsidP="00156FEE">
      <w:pPr>
        <w:tabs>
          <w:tab w:val="left" w:pos="567"/>
        </w:tabs>
        <w:rPr>
          <w:rFonts w:eastAsia="Calibri"/>
          <w:b/>
          <w:u w:val="single"/>
        </w:rPr>
      </w:pPr>
      <w:r w:rsidRPr="00646E22">
        <w:rPr>
          <w:rFonts w:cs="v4.2.0"/>
        </w:rPr>
        <w:tab/>
        <w:t>TBD [Editor’s note: Requirements for both non-DRX and DRX would be captured here]</w:t>
      </w:r>
    </w:p>
    <w:p w14:paraId="2187C598" w14:textId="77777777" w:rsidR="00156FEE" w:rsidRPr="00646E22" w:rsidRDefault="00156FEE" w:rsidP="00156FEE">
      <w:pPr>
        <w:pStyle w:val="Heading5"/>
      </w:pPr>
      <w:r w:rsidRPr="00646E22">
        <w:t>8.17.4.1.2</w:t>
      </w:r>
      <w:r w:rsidRPr="00646E22">
        <w:tab/>
      </w:r>
      <w:r w:rsidRPr="00646E22">
        <w:rPr>
          <w:rFonts w:eastAsia="Calibri"/>
        </w:rPr>
        <w:t>NR I</w:t>
      </w:r>
      <w:r w:rsidRPr="00646E22">
        <w:t>nter-RAT measurement</w:t>
      </w:r>
    </w:p>
    <w:p w14:paraId="70B42791" w14:textId="77777777" w:rsidR="00156FEE" w:rsidRPr="00646E22" w:rsidRDefault="00156FEE" w:rsidP="00156FEE">
      <w:pPr>
        <w:tabs>
          <w:tab w:val="left" w:pos="567"/>
        </w:tabs>
        <w:rPr>
          <w:rFonts w:cs="v4.2.0"/>
        </w:rPr>
      </w:pPr>
      <w:r w:rsidRPr="00646E22">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 with a measurement period given by:</w:t>
      </w:r>
    </w:p>
    <w:p w14:paraId="4A5ECD3A" w14:textId="77777777" w:rsidR="00156FEE" w:rsidRPr="00646E22" w:rsidRDefault="00156FEE" w:rsidP="00156FEE">
      <w:pPr>
        <w:tabs>
          <w:tab w:val="left" w:pos="567"/>
        </w:tabs>
        <w:rPr>
          <w:rFonts w:cs="v4.2.0"/>
        </w:rPr>
      </w:pPr>
      <w:r w:rsidRPr="00646E22">
        <w:rPr>
          <w:rFonts w:cs="v4.2.0"/>
        </w:rPr>
        <w:tab/>
        <w:t>TBD [Editor’s note: Physical layer measurement period for both non-DRX and DRX]</w:t>
      </w:r>
    </w:p>
    <w:p w14:paraId="31F4051C" w14:textId="77777777" w:rsidR="00156FEE" w:rsidRPr="00646E22" w:rsidRDefault="00156FEE" w:rsidP="00156FEE">
      <w:pPr>
        <w:pStyle w:val="Heading5"/>
      </w:pPr>
      <w:r w:rsidRPr="00646E22">
        <w:t>8.17.4.1.3</w:t>
      </w:r>
      <w:r w:rsidRPr="00646E22">
        <w:tab/>
      </w:r>
      <w:r w:rsidRPr="00646E22">
        <w:rPr>
          <w:rFonts w:eastAsia="Calibri"/>
        </w:rPr>
        <w:t>NR I</w:t>
      </w:r>
      <w:r w:rsidRPr="00646E22">
        <w:t>nter-RAT measurement reporting</w:t>
      </w:r>
    </w:p>
    <w:p w14:paraId="7974D13E" w14:textId="77777777" w:rsidR="00156FEE" w:rsidRPr="00646E22" w:rsidRDefault="00156FEE" w:rsidP="00156FEE">
      <w:pPr>
        <w:pStyle w:val="H6"/>
      </w:pPr>
      <w:r w:rsidRPr="00646E22">
        <w:t>8.17.4.1.3.1</w:t>
      </w:r>
      <w:r w:rsidRPr="00646E22">
        <w:tab/>
        <w:t>Periodic Reporting</w:t>
      </w:r>
    </w:p>
    <w:p w14:paraId="118C4212" w14:textId="77777777" w:rsidR="00156FEE" w:rsidRPr="00646E22" w:rsidRDefault="00156FEE" w:rsidP="00156FEE">
      <w:pPr>
        <w:tabs>
          <w:tab w:val="left" w:pos="567"/>
        </w:tabs>
        <w:rPr>
          <w:iCs/>
        </w:rPr>
      </w:pPr>
      <w:r w:rsidRPr="00646E22">
        <w:rPr>
          <w:iCs/>
        </w:rPr>
        <w:t>Reported SS-RSRP, SS-RSRQ, and SS-SINR measurements contained in periodically triggered measurement reports shall meet the requirements in sections [TBD], respectively.</w:t>
      </w:r>
    </w:p>
    <w:p w14:paraId="4CCF5A78" w14:textId="77777777" w:rsidR="00156FEE" w:rsidRPr="00646E22" w:rsidRDefault="00156FEE" w:rsidP="00156FEE">
      <w:pPr>
        <w:pStyle w:val="H6"/>
      </w:pPr>
      <w:r w:rsidRPr="00646E22">
        <w:lastRenderedPageBreak/>
        <w:t>8.17.4.1.3.2</w:t>
      </w:r>
      <w:r w:rsidRPr="00646E22">
        <w:tab/>
        <w:t>Event-triggered Periodic Reporting</w:t>
      </w:r>
    </w:p>
    <w:p w14:paraId="49CE94B2" w14:textId="77777777" w:rsidR="00156FEE" w:rsidRPr="00646E22" w:rsidRDefault="00156FEE" w:rsidP="00156FEE">
      <w:pPr>
        <w:tabs>
          <w:tab w:val="left" w:pos="567"/>
        </w:tabs>
        <w:rPr>
          <w:iCs/>
        </w:rPr>
      </w:pPr>
      <w:r w:rsidRPr="00646E22">
        <w:rPr>
          <w:iCs/>
        </w:rPr>
        <w:t>Reported SS-RSRP, SS-RSRQ, and SS-SINR measurements contained in event triggered periodic measurement reports shall meet the requirements in sections [TBD], respectively.</w:t>
      </w:r>
    </w:p>
    <w:p w14:paraId="152B481C" w14:textId="77777777" w:rsidR="00156FEE" w:rsidRPr="00646E22" w:rsidRDefault="00156FEE" w:rsidP="00156FEE">
      <w:pPr>
        <w:tabs>
          <w:tab w:val="left" w:pos="567"/>
        </w:tabs>
        <w:rPr>
          <w:iCs/>
        </w:rPr>
      </w:pPr>
      <w:r w:rsidRPr="00646E22">
        <w:rPr>
          <w:iCs/>
        </w:rPr>
        <w:t>The first report in event triggered periodic measurement reporting shall meet the requirements specified in clause [TBD].</w:t>
      </w:r>
    </w:p>
    <w:p w14:paraId="387A0CAD" w14:textId="77777777" w:rsidR="00156FEE" w:rsidRPr="00646E22" w:rsidRDefault="00156FEE" w:rsidP="00156FEE">
      <w:pPr>
        <w:pStyle w:val="H6"/>
      </w:pPr>
      <w:r w:rsidRPr="00646E22">
        <w:t>8.17.4.1.3.3</w:t>
      </w:r>
      <w:r w:rsidRPr="00646E22">
        <w:tab/>
        <w:t>Event-triggered Reporting</w:t>
      </w:r>
    </w:p>
    <w:p w14:paraId="3D450CA9" w14:textId="77777777" w:rsidR="00156FEE" w:rsidRPr="00646E22" w:rsidRDefault="00156FEE" w:rsidP="00156FEE">
      <w:pPr>
        <w:tabs>
          <w:tab w:val="left" w:pos="567"/>
        </w:tabs>
        <w:rPr>
          <w:iCs/>
        </w:rPr>
      </w:pPr>
      <w:r w:rsidRPr="00646E22">
        <w:rPr>
          <w:iCs/>
        </w:rPr>
        <w:t>Reported SS-RSRP, SS-RSRQ, and SS-SINR measurements contained in event triggered measurement reports shall meet the requirements in sections [TBD], respectively.</w:t>
      </w:r>
    </w:p>
    <w:p w14:paraId="1D0371A2" w14:textId="77777777" w:rsidR="00156FEE" w:rsidRPr="00646E22" w:rsidRDefault="00156FEE" w:rsidP="00156FEE">
      <w:pPr>
        <w:tabs>
          <w:tab w:val="left" w:pos="567"/>
        </w:tabs>
        <w:rPr>
          <w:iCs/>
        </w:rPr>
      </w:pPr>
      <w:r w:rsidRPr="00646E22">
        <w:rPr>
          <w:iCs/>
        </w:rPr>
        <w:t xml:space="preserve">The UE shall not send any event triggered measurement reports, </w:t>
      </w:r>
      <w:proofErr w:type="gramStart"/>
      <w:r w:rsidRPr="00646E22">
        <w:rPr>
          <w:iCs/>
        </w:rPr>
        <w:t>as long as</w:t>
      </w:r>
      <w:proofErr w:type="gramEnd"/>
      <w:r w:rsidRPr="00646E22">
        <w:rPr>
          <w:iCs/>
        </w:rPr>
        <w:t xml:space="preserve"> no reporting criteria are fulfilled.</w:t>
      </w:r>
    </w:p>
    <w:p w14:paraId="282B1D35" w14:textId="0A4FBE88" w:rsidR="00156FEE" w:rsidRPr="00646E22" w:rsidRDefault="00156FEE" w:rsidP="00156FEE">
      <w:pPr>
        <w:tabs>
          <w:tab w:val="left" w:pos="567"/>
        </w:tabs>
        <w:rPr>
          <w:iCs/>
        </w:rPr>
      </w:pPr>
      <w:r w:rsidRPr="00646E22">
        <w:rPr>
          <w:iCs/>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w:t>
      </w:r>
      <w:del w:id="37" w:author="Iana Siomina" w:date="2018-10-30T18:29:00Z">
        <w:r w:rsidRPr="00646E22" w:rsidDel="00156FEE">
          <w:rPr>
            <w:iCs/>
          </w:rPr>
          <w:delText>[</w:delText>
        </w:r>
      </w:del>
      <w:r w:rsidRPr="00646E22">
        <w:rPr>
          <w:iCs/>
        </w:rPr>
        <w:t>DCCH</w:t>
      </w:r>
      <w:del w:id="38" w:author="Iana Siomina" w:date="2018-10-30T18:29:00Z">
        <w:r w:rsidRPr="00646E22" w:rsidDel="00156FEE">
          <w:rPr>
            <w:iCs/>
          </w:rPr>
          <w:delText>]</w:delText>
        </w:r>
      </w:del>
      <w:r w:rsidRPr="00646E22">
        <w:rPr>
          <w:iCs/>
        </w:rPr>
        <w:t xml:space="preserve">. This measurement reporting delay excludes a delay uncertainty resulted when inserting the measurement report to the </w:t>
      </w:r>
      <w:del w:id="39" w:author="Iana Siomina" w:date="2018-10-30T18:29:00Z">
        <w:r w:rsidRPr="00646E22" w:rsidDel="00156FEE">
          <w:rPr>
            <w:iCs/>
          </w:rPr>
          <w:delText>[</w:delText>
        </w:r>
      </w:del>
      <w:r w:rsidRPr="00646E22">
        <w:rPr>
          <w:iCs/>
        </w:rPr>
        <w:t>TTI</w:t>
      </w:r>
      <w:del w:id="40" w:author="Iana Siomina" w:date="2018-10-30T18:29:00Z">
        <w:r w:rsidRPr="00646E22" w:rsidDel="00156FEE">
          <w:rPr>
            <w:iCs/>
          </w:rPr>
          <w:delText>]</w:delText>
        </w:r>
      </w:del>
      <w:r w:rsidRPr="00646E22">
        <w:rPr>
          <w:iCs/>
        </w:rPr>
        <w:t xml:space="preserve"> of the uplink </w:t>
      </w:r>
      <w:del w:id="41" w:author="Iana Siomina" w:date="2018-10-30T18:29:00Z">
        <w:r w:rsidRPr="00646E22" w:rsidDel="00156FEE">
          <w:rPr>
            <w:iCs/>
          </w:rPr>
          <w:delText>[</w:delText>
        </w:r>
      </w:del>
      <w:r w:rsidRPr="00646E22">
        <w:rPr>
          <w:iCs/>
        </w:rPr>
        <w:t>DCCH</w:t>
      </w:r>
      <w:del w:id="42" w:author="Iana Siomina" w:date="2018-10-30T18:29:00Z">
        <w:r w:rsidRPr="00646E22" w:rsidDel="00156FEE">
          <w:rPr>
            <w:iCs/>
          </w:rPr>
          <w:delText>]</w:delText>
        </w:r>
      </w:del>
      <w:r w:rsidRPr="00646E22">
        <w:rPr>
          <w:iCs/>
        </w:rPr>
        <w:t xml:space="preserve">. The delay uncertainty is: </w:t>
      </w:r>
      <w:del w:id="43" w:author="Iana Siomina" w:date="2018-10-30T18:29:00Z">
        <w:r w:rsidRPr="00646E22" w:rsidDel="00156FEE">
          <w:rPr>
            <w:iCs/>
          </w:rPr>
          <w:delText>[</w:delText>
        </w:r>
      </w:del>
      <w:r w:rsidRPr="00646E22">
        <w:rPr>
          <w:iCs/>
        </w:rPr>
        <w:t>2 x TTI</w:t>
      </w:r>
      <w:r w:rsidRPr="00646E22">
        <w:rPr>
          <w:iCs/>
          <w:vertAlign w:val="subscript"/>
        </w:rPr>
        <w:t>DCCH</w:t>
      </w:r>
      <w:r w:rsidRPr="00646E22">
        <w:rPr>
          <w:iCs/>
        </w:rPr>
        <w:t>.</w:t>
      </w:r>
      <w:del w:id="44" w:author="Iana Siomina" w:date="2018-10-30T18:29:00Z">
        <w:r w:rsidRPr="00646E22" w:rsidDel="00156FEE">
          <w:rPr>
            <w:iCs/>
          </w:rPr>
          <w:delText>]</w:delText>
        </w:r>
      </w:del>
      <w:r w:rsidRPr="00646E22">
        <w:rPr>
          <w:iCs/>
        </w:rPr>
        <w:t xml:space="preserve"> This measurement reporting delay excludes a delay which caused by no UL resources for UE to send the measurement report.</w:t>
      </w:r>
    </w:p>
    <w:p w14:paraId="190C4D6D" w14:textId="77777777" w:rsidR="00156FEE" w:rsidRPr="00646E22" w:rsidRDefault="00156FEE" w:rsidP="00156FEE">
      <w:pPr>
        <w:tabs>
          <w:tab w:val="left" w:pos="567"/>
        </w:tabs>
        <w:rPr>
          <w:iCs/>
        </w:rPr>
      </w:pPr>
      <w:r w:rsidRPr="00646E22">
        <w:rPr>
          <w:iCs/>
        </w:rPr>
        <w:t>The event triggered measurement reporting delay, measured without L3 filtering shall be less than [</w:t>
      </w:r>
      <w:proofErr w:type="spellStart"/>
      <w:r w:rsidRPr="00646E22">
        <w:rPr>
          <w:iCs/>
        </w:rPr>
        <w:t>T</w:t>
      </w:r>
      <w:r w:rsidRPr="00646E22">
        <w:rPr>
          <w:iCs/>
          <w:vertAlign w:val="subscript"/>
        </w:rPr>
        <w:t>identify</w:t>
      </w:r>
      <w:proofErr w:type="spellEnd"/>
      <w:r w:rsidRPr="00646E22">
        <w:rPr>
          <w:iCs/>
          <w:vertAlign w:val="subscript"/>
        </w:rPr>
        <w:t xml:space="preserve"> -NR</w:t>
      </w:r>
      <w:r w:rsidRPr="00646E22">
        <w:rPr>
          <w:iCs/>
        </w:rPr>
        <w:t>] defined in clause [TBD].</w:t>
      </w:r>
      <w:r w:rsidRPr="00646E22">
        <w:rPr>
          <w:iCs/>
          <w:vertAlign w:val="subscript"/>
        </w:rPr>
        <w:t xml:space="preserve"> </w:t>
      </w:r>
      <w:r w:rsidRPr="00646E22">
        <w:rPr>
          <w:iCs/>
        </w:rPr>
        <w:t>When L3 filtering is used an additional delay can be expected.</w:t>
      </w:r>
    </w:p>
    <w:p w14:paraId="080319E8" w14:textId="00FAC3A6" w:rsidR="00156FEE" w:rsidRPr="00646E22" w:rsidRDefault="00156FEE" w:rsidP="00156FEE">
      <w:pPr>
        <w:tabs>
          <w:tab w:val="left" w:pos="567"/>
        </w:tabs>
      </w:pPr>
      <w:r w:rsidRPr="00646E22">
        <w:rPr>
          <w:iCs/>
        </w:rPr>
        <w:t>If a cell which has been detectable at least for the time period [</w:t>
      </w:r>
      <w:proofErr w:type="spellStart"/>
      <w:r w:rsidRPr="00646E22">
        <w:rPr>
          <w:iCs/>
        </w:rPr>
        <w:t>T</w:t>
      </w:r>
      <w:r w:rsidRPr="00646E22">
        <w:rPr>
          <w:iCs/>
          <w:vertAlign w:val="subscript"/>
        </w:rPr>
        <w:t>identify_NR</w:t>
      </w:r>
      <w:proofErr w:type="spellEnd"/>
      <w:r w:rsidRPr="00646E22">
        <w:rPr>
          <w:iCs/>
        </w:rPr>
        <w:t xml:space="preserve">] defined in clause [TBD] and then </w:t>
      </w:r>
      <w:r w:rsidRPr="00646E22">
        <w:rPr>
          <w:rFonts w:hint="eastAsia"/>
          <w:iCs/>
        </w:rPr>
        <w:t xml:space="preserve">triggers the measurement report as per </w:t>
      </w:r>
      <w:r w:rsidRPr="00646E22">
        <w:rPr>
          <w:iCs/>
        </w:rPr>
        <w:t>TS 38.331 [</w:t>
      </w:r>
      <w:ins w:id="45" w:author="Iana Siomina" w:date="2018-10-30T18:31:00Z">
        <w:r>
          <w:rPr>
            <w:iCs/>
          </w:rPr>
          <w:t>38</w:t>
        </w:r>
      </w:ins>
      <w:del w:id="46" w:author="Iana Siomina" w:date="2018-10-30T18:31:00Z">
        <w:r w:rsidRPr="00646E22" w:rsidDel="00156FEE">
          <w:rPr>
            <w:iCs/>
          </w:rPr>
          <w:delText>50</w:delText>
        </w:r>
      </w:del>
      <w:r w:rsidRPr="00646E22">
        <w:rPr>
          <w:iCs/>
        </w:rPr>
        <w:t>], the event triggered measurement reporting delay shall be less than [</w:t>
      </w:r>
      <w:proofErr w:type="spellStart"/>
      <w:r w:rsidRPr="00646E22">
        <w:rPr>
          <w:iCs/>
        </w:rPr>
        <w:t>T</w:t>
      </w:r>
      <w:r w:rsidRPr="00646E22">
        <w:rPr>
          <w:iCs/>
          <w:vertAlign w:val="subscript"/>
        </w:rPr>
        <w:t>Measurement_NR</w:t>
      </w:r>
      <w:proofErr w:type="spellEnd"/>
      <w:r w:rsidRPr="00646E22">
        <w:rPr>
          <w:iCs/>
        </w:rPr>
        <w:t xml:space="preserve">] defined in clause [TBD] provided the timing to that cell has not changed more than </w:t>
      </w:r>
      <w:del w:id="47" w:author="Iana Siomina" w:date="2018-10-30T18:33:00Z">
        <w:r w:rsidRPr="00646E22" w:rsidDel="004C281C">
          <w:rPr>
            <w:iCs/>
          </w:rPr>
          <w:delText>[</w:delText>
        </w:r>
      </w:del>
      <w:r w:rsidRPr="00646E22">
        <w:rPr>
          <w:iCs/>
        </w:rPr>
        <w:sym w:font="Symbol" w:char="F0B1"/>
      </w:r>
      <w:del w:id="48" w:author="Iana Siomina" w:date="2018-10-30T18:33:00Z">
        <w:r w:rsidRPr="00646E22" w:rsidDel="004C281C">
          <w:rPr>
            <w:iCs/>
          </w:rPr>
          <w:delText xml:space="preserve"> 50</w:delText>
        </w:r>
      </w:del>
      <w:ins w:id="49" w:author="Iana Siomina" w:date="2018-10-30T18:33:00Z">
        <w:r w:rsidR="004C281C">
          <w:rPr>
            <w:iCs/>
          </w:rPr>
          <w:t>3200</w:t>
        </w:r>
      </w:ins>
      <w:r w:rsidRPr="00646E22">
        <w:rPr>
          <w:iCs/>
        </w:rPr>
        <w:t xml:space="preserve"> T</w:t>
      </w:r>
      <w:ins w:id="50" w:author="Iana Siomina" w:date="2018-10-30T18:33:00Z">
        <w:r w:rsidR="004C281C">
          <w:rPr>
            <w:iCs/>
          </w:rPr>
          <w:t>c</w:t>
        </w:r>
      </w:ins>
      <w:del w:id="51" w:author="Iana Siomina" w:date="2018-10-30T18:33:00Z">
        <w:r w:rsidRPr="00646E22" w:rsidDel="004C281C">
          <w:rPr>
            <w:iCs/>
          </w:rPr>
          <w:delText>s]</w:delText>
        </w:r>
      </w:del>
      <w:r w:rsidRPr="00646E22">
        <w:rPr>
          <w:iCs/>
        </w:rPr>
        <w:t xml:space="preserve"> while measurement gap has not been available and the L3 filter has not been used. When L3 filtering is used an additional delay can be expected.</w:t>
      </w:r>
    </w:p>
    <w:p w14:paraId="166B92CD" w14:textId="77777777" w:rsidR="00FE72B2" w:rsidRPr="00646E22" w:rsidRDefault="00FE72B2" w:rsidP="00E147EC">
      <w:pPr>
        <w:tabs>
          <w:tab w:val="left" w:pos="567"/>
        </w:tabs>
      </w:pPr>
    </w:p>
    <w:sectPr w:rsidR="00FE72B2" w:rsidRPr="00646E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BBC85" w14:textId="77777777" w:rsidR="0069665D" w:rsidRDefault="0069665D">
      <w:r>
        <w:separator/>
      </w:r>
    </w:p>
  </w:endnote>
  <w:endnote w:type="continuationSeparator" w:id="0">
    <w:p w14:paraId="283A6D3D" w14:textId="77777777" w:rsidR="0069665D" w:rsidRDefault="0069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FCE99" w14:textId="77777777" w:rsidR="0069665D" w:rsidRDefault="0069665D">
      <w:r>
        <w:separator/>
      </w:r>
    </w:p>
  </w:footnote>
  <w:footnote w:type="continuationSeparator" w:id="0">
    <w:p w14:paraId="090B96E6" w14:textId="77777777" w:rsidR="0069665D" w:rsidRDefault="0069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302F"/>
    <w:rsid w:val="00022E4A"/>
    <w:rsid w:val="0007583F"/>
    <w:rsid w:val="000A6394"/>
    <w:rsid w:val="000B7FED"/>
    <w:rsid w:val="000C038A"/>
    <w:rsid w:val="000C41E9"/>
    <w:rsid w:val="000C6598"/>
    <w:rsid w:val="000C753B"/>
    <w:rsid w:val="001157F2"/>
    <w:rsid w:val="001229C3"/>
    <w:rsid w:val="00136F20"/>
    <w:rsid w:val="00145D43"/>
    <w:rsid w:val="00156FEE"/>
    <w:rsid w:val="001623EA"/>
    <w:rsid w:val="00175239"/>
    <w:rsid w:val="001801FB"/>
    <w:rsid w:val="00192C46"/>
    <w:rsid w:val="001A08B3"/>
    <w:rsid w:val="001A7B60"/>
    <w:rsid w:val="001B52F0"/>
    <w:rsid w:val="001B7A65"/>
    <w:rsid w:val="001E2A1D"/>
    <w:rsid w:val="001E41F3"/>
    <w:rsid w:val="001F5AF9"/>
    <w:rsid w:val="0026004D"/>
    <w:rsid w:val="002640DD"/>
    <w:rsid w:val="00270EE0"/>
    <w:rsid w:val="00272CD6"/>
    <w:rsid w:val="00275D12"/>
    <w:rsid w:val="00284FEB"/>
    <w:rsid w:val="00285B10"/>
    <w:rsid w:val="002860C4"/>
    <w:rsid w:val="002B5741"/>
    <w:rsid w:val="002B635D"/>
    <w:rsid w:val="002B75D5"/>
    <w:rsid w:val="002D39BA"/>
    <w:rsid w:val="00301C70"/>
    <w:rsid w:val="00305409"/>
    <w:rsid w:val="003609EF"/>
    <w:rsid w:val="0036231A"/>
    <w:rsid w:val="00374DD4"/>
    <w:rsid w:val="00397CC7"/>
    <w:rsid w:val="003E1A36"/>
    <w:rsid w:val="003F4DAF"/>
    <w:rsid w:val="00410371"/>
    <w:rsid w:val="004242F1"/>
    <w:rsid w:val="004A015E"/>
    <w:rsid w:val="004B75B7"/>
    <w:rsid w:val="004C281C"/>
    <w:rsid w:val="0051453F"/>
    <w:rsid w:val="0051580D"/>
    <w:rsid w:val="00547111"/>
    <w:rsid w:val="005519E2"/>
    <w:rsid w:val="00563E86"/>
    <w:rsid w:val="00567817"/>
    <w:rsid w:val="00587AE7"/>
    <w:rsid w:val="00592D74"/>
    <w:rsid w:val="005A2F44"/>
    <w:rsid w:val="005C1518"/>
    <w:rsid w:val="005D36CD"/>
    <w:rsid w:val="005E2C44"/>
    <w:rsid w:val="005E728E"/>
    <w:rsid w:val="00621188"/>
    <w:rsid w:val="006257ED"/>
    <w:rsid w:val="006511D7"/>
    <w:rsid w:val="00695808"/>
    <w:rsid w:val="0069665D"/>
    <w:rsid w:val="006B46FB"/>
    <w:rsid w:val="006C7CE2"/>
    <w:rsid w:val="006D3847"/>
    <w:rsid w:val="006E21FB"/>
    <w:rsid w:val="007219FB"/>
    <w:rsid w:val="00723773"/>
    <w:rsid w:val="00784C34"/>
    <w:rsid w:val="0079138F"/>
    <w:rsid w:val="00792342"/>
    <w:rsid w:val="007977A8"/>
    <w:rsid w:val="007A65BB"/>
    <w:rsid w:val="007B512A"/>
    <w:rsid w:val="007C2097"/>
    <w:rsid w:val="007D6A07"/>
    <w:rsid w:val="007E0BBE"/>
    <w:rsid w:val="007F7259"/>
    <w:rsid w:val="008040A8"/>
    <w:rsid w:val="00812C96"/>
    <w:rsid w:val="0082642B"/>
    <w:rsid w:val="008279FA"/>
    <w:rsid w:val="008439D1"/>
    <w:rsid w:val="008626E7"/>
    <w:rsid w:val="00870EE7"/>
    <w:rsid w:val="00892F5B"/>
    <w:rsid w:val="008A45A6"/>
    <w:rsid w:val="008B1B1C"/>
    <w:rsid w:val="008B698C"/>
    <w:rsid w:val="008F686C"/>
    <w:rsid w:val="009148DE"/>
    <w:rsid w:val="0093392E"/>
    <w:rsid w:val="00934A5C"/>
    <w:rsid w:val="009777D9"/>
    <w:rsid w:val="009827A1"/>
    <w:rsid w:val="00991B88"/>
    <w:rsid w:val="009A5753"/>
    <w:rsid w:val="009A579D"/>
    <w:rsid w:val="009E3297"/>
    <w:rsid w:val="009F734F"/>
    <w:rsid w:val="00A246B6"/>
    <w:rsid w:val="00A47E70"/>
    <w:rsid w:val="00A50CF0"/>
    <w:rsid w:val="00A7671C"/>
    <w:rsid w:val="00AA2CBC"/>
    <w:rsid w:val="00AC5820"/>
    <w:rsid w:val="00AD1CD8"/>
    <w:rsid w:val="00AE3379"/>
    <w:rsid w:val="00B258BB"/>
    <w:rsid w:val="00B60465"/>
    <w:rsid w:val="00B67B97"/>
    <w:rsid w:val="00B968C8"/>
    <w:rsid w:val="00BA3EC5"/>
    <w:rsid w:val="00BA51D9"/>
    <w:rsid w:val="00BB5DFC"/>
    <w:rsid w:val="00BD279D"/>
    <w:rsid w:val="00BD44BB"/>
    <w:rsid w:val="00BD6BB8"/>
    <w:rsid w:val="00BE2C07"/>
    <w:rsid w:val="00BF7E7D"/>
    <w:rsid w:val="00C24064"/>
    <w:rsid w:val="00C31B0C"/>
    <w:rsid w:val="00C66BA2"/>
    <w:rsid w:val="00C74B07"/>
    <w:rsid w:val="00C95985"/>
    <w:rsid w:val="00CC5026"/>
    <w:rsid w:val="00CC68D0"/>
    <w:rsid w:val="00D03F9A"/>
    <w:rsid w:val="00D06D51"/>
    <w:rsid w:val="00D24991"/>
    <w:rsid w:val="00D472B7"/>
    <w:rsid w:val="00D50255"/>
    <w:rsid w:val="00D534B1"/>
    <w:rsid w:val="00D57C06"/>
    <w:rsid w:val="00DC0928"/>
    <w:rsid w:val="00DD08CA"/>
    <w:rsid w:val="00DE009F"/>
    <w:rsid w:val="00DE34CF"/>
    <w:rsid w:val="00E13F3D"/>
    <w:rsid w:val="00E147EC"/>
    <w:rsid w:val="00E34898"/>
    <w:rsid w:val="00E5728E"/>
    <w:rsid w:val="00E95C6E"/>
    <w:rsid w:val="00EB09B7"/>
    <w:rsid w:val="00EB0AB8"/>
    <w:rsid w:val="00EE7D7C"/>
    <w:rsid w:val="00F25D98"/>
    <w:rsid w:val="00F300FB"/>
    <w:rsid w:val="00F60592"/>
    <w:rsid w:val="00F90EA9"/>
    <w:rsid w:val="00FB6386"/>
    <w:rsid w:val="00FD3D6F"/>
    <w:rsid w:val="00FE1535"/>
    <w:rsid w:val="00FE3CAE"/>
    <w:rsid w:val="00FE7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H6Char">
    <w:name w:val="H6 Char"/>
    <w:link w:val="H6"/>
    <w:rsid w:val="006C7C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33DE-0F3E-44AD-A52E-3DAE139E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1147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12</cp:revision>
  <cp:lastPrinted>1899-12-31T23:00:00Z</cp:lastPrinted>
  <dcterms:created xsi:type="dcterms:W3CDTF">2018-10-29T00:51:00Z</dcterms:created>
  <dcterms:modified xsi:type="dcterms:W3CDTF">2018-11-02T18:05:00Z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